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3DBEB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6AE8A23B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Watford, Hertfordshire.</w:t>
      </w:r>
    </w:p>
    <w:p w14:paraId="79A4A5CB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796065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73E214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</w:t>
      </w:r>
    </w:p>
    <w:p w14:paraId="53B4D582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p.106) </w:t>
      </w:r>
    </w:p>
    <w:p w14:paraId="5B6FB790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E1F942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45308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Oct.1426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039255FE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F99CF5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0738DF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 Alice and Richard Baron(q.v.).    (ibid.)</w:t>
      </w:r>
    </w:p>
    <w:p w14:paraId="1E1DA2FF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Supervisor:  Alexander </w:t>
      </w:r>
      <w:proofErr w:type="spellStart"/>
      <w:r>
        <w:rPr>
          <w:rFonts w:ascii="Times New Roman" w:hAnsi="Times New Roman" w:cs="Times New Roman"/>
          <w:sz w:val="24"/>
          <w:szCs w:val="24"/>
        </w:rPr>
        <w:t>Demyl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14:paraId="7202DE42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159112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6B4C90" w14:textId="77777777" w:rsidR="0030446A" w:rsidRDefault="0030446A" w:rsidP="003044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569D91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57A16" w14:textId="77777777" w:rsidR="0030446A" w:rsidRDefault="0030446A" w:rsidP="009139A6">
      <w:r>
        <w:separator/>
      </w:r>
    </w:p>
  </w:endnote>
  <w:endnote w:type="continuationSeparator" w:id="0">
    <w:p w14:paraId="1EA6502A" w14:textId="77777777" w:rsidR="0030446A" w:rsidRDefault="003044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A41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14B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AF4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938F5" w14:textId="77777777" w:rsidR="0030446A" w:rsidRDefault="0030446A" w:rsidP="009139A6">
      <w:r>
        <w:separator/>
      </w:r>
    </w:p>
  </w:footnote>
  <w:footnote w:type="continuationSeparator" w:id="0">
    <w:p w14:paraId="0759424A" w14:textId="77777777" w:rsidR="0030446A" w:rsidRDefault="003044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917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722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5F1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46A"/>
    <w:rsid w:val="000666E0"/>
    <w:rsid w:val="002510B7"/>
    <w:rsid w:val="0030446A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B0301"/>
  <w15:chartTrackingRefBased/>
  <w15:docId w15:val="{B69CB748-6549-4A03-8630-66F0E769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2021-03-16T19:55:00Z</dcterms:created>
  <dcterms:modified xsi:type="dcterms:W3CDTF">2021-03-16T19:55:00Z</dcterms:modified>
</cp:coreProperties>
</file>